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E644B6" w14:textId="77777777" w:rsidR="00E835E8" w:rsidRDefault="00A248CE" w:rsidP="00E835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BYGGE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E835E8">
        <w:rPr>
          <w:rFonts w:ascii="Times New Roman" w:hAnsi="Times New Roman" w:cs="Times New Roman"/>
          <w:sz w:val="24"/>
          <w:szCs w:val="24"/>
        </w:rPr>
        <w:t>(fl.1440)</w:t>
      </w:r>
    </w:p>
    <w:p w14:paraId="5BE6DFB8" w14:textId="21AD07D0" w:rsidR="00E835E8" w:rsidRDefault="00E835E8" w:rsidP="00E835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Rothley</w:t>
      </w:r>
      <w:r>
        <w:rPr>
          <w:rFonts w:ascii="Times New Roman" w:hAnsi="Times New Roman" w:cs="Times New Roman"/>
          <w:sz w:val="24"/>
          <w:szCs w:val="24"/>
        </w:rPr>
        <w:t>, Leicestershire.</w:t>
      </w:r>
    </w:p>
    <w:p w14:paraId="43217B5F" w14:textId="77777777" w:rsidR="00E835E8" w:rsidRDefault="00E835E8" w:rsidP="00E835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86CA11" w14:textId="77777777" w:rsidR="00E835E8" w:rsidRDefault="00E835E8" w:rsidP="00E835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02F739" w14:textId="77777777" w:rsidR="00E835E8" w:rsidRDefault="00E835E8" w:rsidP="00E835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Jun.1440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Leicester into lands</w:t>
      </w:r>
    </w:p>
    <w:p w14:paraId="08D301BA" w14:textId="77777777" w:rsidR="00E835E8" w:rsidRDefault="00E835E8" w:rsidP="00E835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held by the late Beatrice Shirley(q.v.).</w:t>
      </w:r>
    </w:p>
    <w:p w14:paraId="21F60301" w14:textId="77777777" w:rsidR="00E835E8" w:rsidRDefault="00E835E8" w:rsidP="00E835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25-431)</w:t>
      </w:r>
    </w:p>
    <w:p w14:paraId="75DE0D4F" w14:textId="77777777" w:rsidR="00E835E8" w:rsidRDefault="00E835E8" w:rsidP="00E835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2B188A2" w14:textId="77777777" w:rsidR="00E835E8" w:rsidRDefault="00E835E8" w:rsidP="00E835E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D38F49" w14:textId="77777777" w:rsidR="00E835E8" w:rsidRPr="002B2253" w:rsidRDefault="00E835E8" w:rsidP="00E835E8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October 2021</w:t>
      </w:r>
    </w:p>
    <w:p w14:paraId="49F94A08" w14:textId="022CB499" w:rsidR="00BA00AB" w:rsidRPr="00A248C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A248C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E697FC" w14:textId="77777777" w:rsidR="00A248CE" w:rsidRDefault="00A248CE" w:rsidP="009139A6">
      <w:r>
        <w:separator/>
      </w:r>
    </w:p>
  </w:endnote>
  <w:endnote w:type="continuationSeparator" w:id="0">
    <w:p w14:paraId="486B1318" w14:textId="77777777" w:rsidR="00A248CE" w:rsidRDefault="00A248C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6201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A5F22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6DEC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99F3B0" w14:textId="77777777" w:rsidR="00A248CE" w:rsidRDefault="00A248CE" w:rsidP="009139A6">
      <w:r>
        <w:separator/>
      </w:r>
    </w:p>
  </w:footnote>
  <w:footnote w:type="continuationSeparator" w:id="0">
    <w:p w14:paraId="509C509F" w14:textId="77777777" w:rsidR="00A248CE" w:rsidRDefault="00A248C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A5513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0A769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727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48CE"/>
    <w:rsid w:val="000666E0"/>
    <w:rsid w:val="002510B7"/>
    <w:rsid w:val="005C130B"/>
    <w:rsid w:val="00826F5C"/>
    <w:rsid w:val="009139A6"/>
    <w:rsid w:val="009448BB"/>
    <w:rsid w:val="00A248CE"/>
    <w:rsid w:val="00A3176C"/>
    <w:rsid w:val="00AE65F8"/>
    <w:rsid w:val="00BA00AB"/>
    <w:rsid w:val="00CB4ED9"/>
    <w:rsid w:val="00E835E8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42A158"/>
  <w15:chartTrackingRefBased/>
  <w15:docId w15:val="{1588B414-B0B9-4B10-9615-CAFAB54B21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45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2021-10-13T14:55:00Z</dcterms:created>
  <dcterms:modified xsi:type="dcterms:W3CDTF">2021-10-13T15:40:00Z</dcterms:modified>
</cp:coreProperties>
</file>